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 xml:space="preserve">Okulun Adı       : </w:t>
      </w:r>
    </w:p>
    <w:p w:rsidR="00C823FC" w:rsidRPr="009D785B" w:rsidRDefault="00C823FC" w:rsidP="009D785B">
      <w:pPr>
        <w:pStyle w:val="NoSpacing"/>
        <w:rPr>
          <w:rFonts w:ascii="Comic Sans MS" w:hAnsi="Comic Sans MS"/>
          <w:b/>
          <w:sz w:val="20"/>
          <w:szCs w:val="20"/>
        </w:rPr>
      </w:pPr>
      <w:r w:rsidRPr="009D785B">
        <w:rPr>
          <w:rFonts w:ascii="Comic Sans MS" w:hAnsi="Comic Sans MS"/>
          <w:sz w:val="20"/>
          <w:szCs w:val="20"/>
        </w:rPr>
        <w:t xml:space="preserve">Tarih                :  </w:t>
      </w:r>
      <w:r w:rsidRPr="009D785B">
        <w:rPr>
          <w:rFonts w:ascii="Comic Sans MS" w:hAnsi="Comic Sans MS"/>
          <w:b/>
          <w:sz w:val="20"/>
          <w:szCs w:val="20"/>
        </w:rPr>
        <w:t>18.03.2016</w:t>
      </w:r>
    </w:p>
    <w:p w:rsidR="00C823FC" w:rsidRPr="009D785B" w:rsidRDefault="00C823FC" w:rsidP="009D785B">
      <w:pPr>
        <w:pStyle w:val="NoSpacing"/>
        <w:rPr>
          <w:rFonts w:ascii="Comic Sans MS" w:hAnsi="Comic Sans MS"/>
          <w:b/>
          <w:sz w:val="20"/>
          <w:szCs w:val="20"/>
        </w:rPr>
      </w:pPr>
      <w:r>
        <w:rPr>
          <w:rFonts w:ascii="Comic Sans MS" w:hAnsi="Comic Sans MS"/>
          <w:sz w:val="20"/>
          <w:szCs w:val="20"/>
        </w:rPr>
        <w:t xml:space="preserve">Yaş Grubu (Ay) :  </w:t>
      </w:r>
      <w:r w:rsidRPr="009D785B">
        <w:rPr>
          <w:rFonts w:ascii="Comic Sans MS" w:hAnsi="Comic Sans MS"/>
          <w:b/>
          <w:sz w:val="20"/>
          <w:szCs w:val="20"/>
        </w:rPr>
        <w:t>48-60</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 xml:space="preserve">Öğretmen Adı  : </w:t>
      </w: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EĞİTİM AKIŞI</w:t>
      </w: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Güne Başlama Zamanı</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Sınıfın uygun bir köşesi ÇANAKKALE ZAFERİ VE ŞEHİTLERİ ANMA GÜNÜNE uygun hazırlanır. Çocuklara nasıl oldukları sorularak kısaca sohbet edilir. Çocukların dikkati hazırlanan merkeze çekilir. Çocuklara hangi öğrenme merkezine geçecekleri sorulup kararsız olanlara rehberlik edilir. Öğrenme merkezini seçen çocuk ilgisi doğrultusunda etkinliğini sürdürür.</w:t>
      </w: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Oyun Zamanı</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Oyun zamanı bitiminde sınıf hep birlikte toplanır. Tuvalet ve temizlik ihtiyaçlarını gideren çocuklar kahvaltıya geçmek için sıra olurlar.</w:t>
      </w: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Kahvaltı - Temizlik</w:t>
      </w:r>
    </w:p>
    <w:p w:rsidR="00C823FC" w:rsidRPr="009D785B" w:rsidRDefault="00C823FC" w:rsidP="009D785B">
      <w:pPr>
        <w:pStyle w:val="NoSpacing"/>
        <w:rPr>
          <w:rFonts w:ascii="Comic Sans MS" w:hAnsi="Comic Sans MS"/>
          <w:b/>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Etkinlik Zamanı</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 xml:space="preserve">“ ÇANAKKALE </w:t>
      </w:r>
      <w:r>
        <w:rPr>
          <w:rFonts w:ascii="Comic Sans MS" w:hAnsi="Comic Sans MS"/>
          <w:sz w:val="20"/>
          <w:szCs w:val="20"/>
        </w:rPr>
        <w:t>ZAFERİ</w:t>
      </w:r>
      <w:bookmarkStart w:id="0" w:name="_GoBack"/>
      <w:bookmarkEnd w:id="0"/>
      <w:r w:rsidRPr="009D785B">
        <w:rPr>
          <w:rFonts w:ascii="Comic Sans MS" w:hAnsi="Comic Sans MS"/>
          <w:sz w:val="20"/>
          <w:szCs w:val="20"/>
        </w:rPr>
        <w:t>” isimli  Türkçe Dil- Sanat-oyun etkinliği</w:t>
      </w: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Günü Değerlendirme Zamanı</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w:t>
      </w: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Eve gidiş</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Hazırlıklar tamamlanır ve çocuklarla vedalaşıp ayrılır.</w:t>
      </w:r>
    </w:p>
    <w:p w:rsidR="00C823FC" w:rsidRDefault="00C823FC" w:rsidP="009D785B">
      <w:pPr>
        <w:pStyle w:val="NoSpacing"/>
        <w:rPr>
          <w:rFonts w:ascii="Comic Sans MS" w:hAnsi="Comic Sans MS"/>
          <w:b/>
          <w:sz w:val="20"/>
          <w:szCs w:val="20"/>
        </w:rPr>
      </w:pP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Genel Değerlendirme</w:t>
      </w:r>
    </w:p>
    <w:p w:rsidR="00C823FC" w:rsidRPr="009D785B" w:rsidRDefault="00C823FC" w:rsidP="009D785B">
      <w:pPr>
        <w:pStyle w:val="NoSpacing"/>
        <w:rPr>
          <w:rFonts w:ascii="Comic Sans MS" w:hAnsi="Comic Sans MS"/>
          <w:b/>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Default="00C823FC" w:rsidP="009D785B">
      <w:pPr>
        <w:pStyle w:val="NoSpacing"/>
        <w:rPr>
          <w:rFonts w:ascii="Comic Sans MS" w:hAnsi="Comic Sans MS"/>
          <w:sz w:val="20"/>
          <w:szCs w:val="20"/>
        </w:rPr>
      </w:pPr>
    </w:p>
    <w:p w:rsidR="00C823FC" w:rsidRDefault="00C823FC" w:rsidP="009D785B">
      <w:pPr>
        <w:pStyle w:val="NoSpacing"/>
        <w:rPr>
          <w:rFonts w:ascii="Comic Sans MS" w:hAnsi="Comic Sans MS"/>
          <w:sz w:val="20"/>
          <w:szCs w:val="20"/>
        </w:rPr>
      </w:pPr>
    </w:p>
    <w:p w:rsidR="00C823FC" w:rsidRDefault="00C823FC" w:rsidP="009D785B">
      <w:pPr>
        <w:pStyle w:val="NoSpacing"/>
        <w:rPr>
          <w:rFonts w:ascii="Comic Sans MS" w:hAnsi="Comic Sans MS"/>
          <w:sz w:val="20"/>
          <w:szCs w:val="20"/>
        </w:rPr>
      </w:pPr>
    </w:p>
    <w:p w:rsidR="00C823FC" w:rsidRPr="009D785B" w:rsidRDefault="00C823FC" w:rsidP="009D785B">
      <w:pPr>
        <w:pStyle w:val="NoSpacing"/>
        <w:jc w:val="center"/>
        <w:rPr>
          <w:rFonts w:ascii="Comic Sans MS" w:hAnsi="Comic Sans MS"/>
          <w:b/>
          <w:sz w:val="20"/>
          <w:szCs w:val="20"/>
        </w:rPr>
      </w:pPr>
      <w:r w:rsidRPr="009D785B">
        <w:rPr>
          <w:rFonts w:ascii="Comic Sans MS" w:hAnsi="Comic Sans MS"/>
          <w:b/>
          <w:sz w:val="20"/>
          <w:szCs w:val="20"/>
        </w:rPr>
        <w:t>ETKİNLİK PLANI</w:t>
      </w:r>
    </w:p>
    <w:p w:rsidR="00C823FC" w:rsidRPr="009D785B" w:rsidRDefault="00C823FC" w:rsidP="009D785B">
      <w:pPr>
        <w:pStyle w:val="NoSpacing"/>
        <w:jc w:val="center"/>
        <w:rPr>
          <w:rFonts w:ascii="Comic Sans MS" w:hAnsi="Comic Sans MS"/>
          <w:b/>
          <w:sz w:val="20"/>
          <w:szCs w:val="20"/>
        </w:rPr>
      </w:pPr>
      <w:r w:rsidRPr="009D785B">
        <w:rPr>
          <w:rFonts w:ascii="Comic Sans MS" w:hAnsi="Comic Sans MS"/>
          <w:b/>
          <w:sz w:val="20"/>
          <w:szCs w:val="20"/>
        </w:rPr>
        <w:t>ÇANAKKALE ZAFERİ</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 xml:space="preserve">Etkinlik Türü: Türkçe Dil Etkinliği </w:t>
      </w:r>
      <w:r>
        <w:rPr>
          <w:rFonts w:ascii="Comic Sans MS" w:hAnsi="Comic Sans MS"/>
          <w:sz w:val="20"/>
          <w:szCs w:val="20"/>
        </w:rPr>
        <w:t>–</w:t>
      </w:r>
      <w:r w:rsidRPr="009D785B">
        <w:rPr>
          <w:rFonts w:ascii="Comic Sans MS" w:hAnsi="Comic Sans MS"/>
          <w:sz w:val="20"/>
          <w:szCs w:val="20"/>
        </w:rPr>
        <w:t>Oyun</w:t>
      </w:r>
      <w:r>
        <w:rPr>
          <w:rFonts w:ascii="Comic Sans MS" w:hAnsi="Comic Sans MS"/>
          <w:sz w:val="20"/>
          <w:szCs w:val="20"/>
        </w:rPr>
        <w:t xml:space="preserve">- sanat </w:t>
      </w:r>
      <w:r w:rsidRPr="009D785B">
        <w:rPr>
          <w:rFonts w:ascii="Comic Sans MS" w:hAnsi="Comic Sans MS"/>
          <w:sz w:val="20"/>
          <w:szCs w:val="20"/>
        </w:rPr>
        <w:t>(Bütünleştirilmiş Bireysel ve Büyük Grup Etkinliği)</w:t>
      </w:r>
    </w:p>
    <w:tbl>
      <w:tblPr>
        <w:tblpPr w:leftFromText="141" w:rightFromText="141"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823FC" w:rsidRPr="009D785B" w:rsidTr="009D785B">
        <w:trPr>
          <w:trHeight w:val="3103"/>
        </w:trPr>
        <w:tc>
          <w:tcPr>
            <w:tcW w:w="7342" w:type="dxa"/>
          </w:tcPr>
          <w:p w:rsidR="00C823FC" w:rsidRPr="009D785B" w:rsidRDefault="00C823FC" w:rsidP="009D785B">
            <w:pPr>
              <w:pStyle w:val="NoSpacing"/>
              <w:jc w:val="center"/>
              <w:rPr>
                <w:rFonts w:ascii="Comic Sans MS" w:hAnsi="Comic Sans MS"/>
                <w:b/>
                <w:sz w:val="20"/>
                <w:szCs w:val="20"/>
              </w:rPr>
            </w:pPr>
            <w:r w:rsidRPr="009D785B">
              <w:rPr>
                <w:rFonts w:ascii="Comic Sans MS" w:hAnsi="Comic Sans MS"/>
                <w:b/>
                <w:sz w:val="20"/>
                <w:szCs w:val="20"/>
              </w:rPr>
              <w:t>ÖĞRENME SÜRECİ</w:t>
            </w:r>
          </w:p>
          <w:p w:rsidR="00C823FC" w:rsidRPr="009D785B" w:rsidRDefault="00C823FC" w:rsidP="009D785B">
            <w:pPr>
              <w:pStyle w:val="NoSpacing"/>
              <w:rPr>
                <w:rFonts w:ascii="Comic Sans MS" w:hAnsi="Comic Sans MS"/>
                <w:color w:val="000000"/>
                <w:sz w:val="20"/>
                <w:szCs w:val="20"/>
              </w:rPr>
            </w:pPr>
            <w:r w:rsidRPr="009D785B">
              <w:rPr>
                <w:rFonts w:ascii="Comic Sans MS" w:hAnsi="Comic Sans MS"/>
                <w:sz w:val="20"/>
                <w:szCs w:val="20"/>
              </w:rPr>
              <w:t xml:space="preserve"> </w:t>
            </w:r>
            <w:r w:rsidRPr="009D785B">
              <w:rPr>
                <w:rStyle w:val="Strong"/>
                <w:rFonts w:ascii="Comic Sans MS" w:hAnsi="Comic Sans MS"/>
                <w:bCs/>
                <w:sz w:val="20"/>
                <w:szCs w:val="20"/>
              </w:rPr>
              <w:t>18 Mart Gelince</w:t>
            </w:r>
          </w:p>
          <w:p w:rsidR="00C823FC" w:rsidRPr="009D785B" w:rsidRDefault="00C823FC" w:rsidP="009D785B">
            <w:pPr>
              <w:pStyle w:val="NoSpacing"/>
              <w:rPr>
                <w:rStyle w:val="Strong"/>
                <w:rFonts w:ascii="Comic Sans MS" w:hAnsi="Comic Sans MS"/>
                <w:bCs/>
                <w:sz w:val="20"/>
                <w:szCs w:val="20"/>
              </w:rPr>
            </w:pPr>
            <w:r w:rsidRPr="009D785B">
              <w:rPr>
                <w:rFonts w:ascii="Comic Sans MS" w:hAnsi="Comic Sans MS"/>
                <w:color w:val="000000"/>
                <w:sz w:val="20"/>
                <w:szCs w:val="20"/>
              </w:rPr>
              <w:t>Ufuktan güneş doğdu</w:t>
            </w:r>
            <w:r w:rsidRPr="009D785B">
              <w:rPr>
                <w:rFonts w:ascii="Comic Sans MS" w:hAnsi="Comic Sans MS"/>
                <w:color w:val="000000"/>
                <w:sz w:val="20"/>
                <w:szCs w:val="20"/>
              </w:rPr>
              <w:br/>
              <w:t>Karanlıkları boğdu</w:t>
            </w:r>
            <w:r w:rsidRPr="009D785B">
              <w:rPr>
                <w:rFonts w:ascii="Comic Sans MS" w:hAnsi="Comic Sans MS"/>
                <w:color w:val="000000"/>
                <w:sz w:val="20"/>
                <w:szCs w:val="20"/>
              </w:rPr>
              <w:br/>
              <w:t>Göklerden rahmet yağdı</w:t>
            </w:r>
            <w:r w:rsidRPr="009D785B">
              <w:rPr>
                <w:rFonts w:ascii="Comic Sans MS" w:hAnsi="Comic Sans MS"/>
                <w:color w:val="000000"/>
                <w:sz w:val="20"/>
                <w:szCs w:val="20"/>
              </w:rPr>
              <w:br/>
              <w:t>18 Mart gelince…</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Yurdumuz nefes 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Canlar uykuya daldı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Geride hüzün kaldı</w:t>
            </w:r>
            <w:r w:rsidRPr="009D785B">
              <w:rPr>
                <w:rFonts w:ascii="Comic Sans MS" w:hAnsi="Comic Sans MS"/>
                <w:color w:val="000000"/>
                <w:sz w:val="20"/>
                <w:szCs w:val="20"/>
              </w:rPr>
              <w:br/>
            </w:r>
            <w:r>
              <w:rPr>
                <w:rFonts w:ascii="Comic Sans MS" w:hAnsi="Comic Sans MS"/>
                <w:color w:val="000000"/>
                <w:sz w:val="20"/>
                <w:szCs w:val="20"/>
              </w:rPr>
              <w:t xml:space="preserve">               </w:t>
            </w:r>
            <w:r w:rsidRPr="009D785B">
              <w:rPr>
                <w:rFonts w:ascii="Comic Sans MS" w:hAnsi="Comic Sans MS"/>
                <w:color w:val="000000"/>
                <w:sz w:val="20"/>
                <w:szCs w:val="20"/>
              </w:rPr>
              <w:t>18 Mart gelince…</w:t>
            </w:r>
          </w:p>
          <w:p w:rsidR="00C823FC" w:rsidRPr="009D785B" w:rsidRDefault="00C823FC" w:rsidP="009D785B">
            <w:pPr>
              <w:pStyle w:val="NoSpacing"/>
              <w:jc w:val="both"/>
              <w:rPr>
                <w:rFonts w:ascii="Comic Sans MS" w:hAnsi="Comic Sans MS"/>
                <w:sz w:val="20"/>
                <w:szCs w:val="20"/>
              </w:rPr>
            </w:pPr>
            <w:r w:rsidRPr="009D785B">
              <w:rPr>
                <w:rFonts w:ascii="Comic Sans MS" w:hAnsi="Comic Sans MS"/>
                <w:sz w:val="20"/>
                <w:szCs w:val="20"/>
              </w:rPr>
              <w:t>Öğretmen çocuklara 18 Mart Çanakkale Zaferi ile ilgili çeşitli resimler gösterir, onların anlayabileceği şekilde zaferi anlatır.</w:t>
            </w:r>
          </w:p>
          <w:p w:rsidR="00C823FC" w:rsidRDefault="00C823FC" w:rsidP="009D785B">
            <w:pPr>
              <w:pStyle w:val="NoSpacing"/>
              <w:rPr>
                <w:rFonts w:ascii="Comic Sans MS" w:hAnsi="Comic Sans MS"/>
                <w:sz w:val="20"/>
                <w:szCs w:val="20"/>
              </w:rPr>
            </w:pPr>
          </w:p>
          <w:p w:rsidR="00C823FC" w:rsidRPr="009D785B" w:rsidRDefault="00C823FC" w:rsidP="009D785B">
            <w:pPr>
              <w:pStyle w:val="NoSpacing"/>
              <w:jc w:val="both"/>
              <w:rPr>
                <w:rFonts w:ascii="Comic Sans MS" w:hAnsi="Comic Sans MS"/>
                <w:sz w:val="20"/>
                <w:szCs w:val="20"/>
              </w:rPr>
            </w:pPr>
            <w:r w:rsidRPr="009D785B">
              <w:rPr>
                <w:rFonts w:ascii="Comic Sans MS" w:hAnsi="Comic Sans MS"/>
                <w:sz w:val="20"/>
                <w:szCs w:val="20"/>
              </w:rPr>
              <w:t>Etkinlik masalarına geçen  çocuklara, büyük koli, artık malzemeler, türk bayrağı,yapıştırıcı, makas vb.malzemeler koyar.Bu malzemeleri kullanarak üç boyutlu büyük şehitlik abidesi yapılır.</w:t>
            </w:r>
          </w:p>
          <w:p w:rsidR="00C823FC" w:rsidRDefault="00C823FC" w:rsidP="009D785B">
            <w:pPr>
              <w:pStyle w:val="NoSpacing"/>
              <w:jc w:val="both"/>
              <w:rPr>
                <w:rFonts w:ascii="Comic Sans MS" w:hAnsi="Comic Sans MS"/>
                <w:sz w:val="20"/>
                <w:szCs w:val="20"/>
              </w:rPr>
            </w:pP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KOMUTAN VE ASKERLERİ</w:t>
            </w:r>
            <w:r>
              <w:rPr>
                <w:rFonts w:ascii="Comic Sans MS" w:hAnsi="Comic Sans MS"/>
                <w:sz w:val="20"/>
                <w:szCs w:val="20"/>
              </w:rPr>
              <w:t xml:space="preserve"> oyunu ynanır.</w:t>
            </w:r>
          </w:p>
          <w:p w:rsidR="00C823FC" w:rsidRDefault="00C823FC" w:rsidP="005D2F92">
            <w:pPr>
              <w:pStyle w:val="NoSpacing"/>
              <w:rPr>
                <w:rFonts w:ascii="Comic Sans MS" w:hAnsi="Comic Sans MS"/>
                <w:color w:val="000000"/>
                <w:sz w:val="20"/>
                <w:szCs w:val="20"/>
              </w:rPr>
            </w:pPr>
            <w:r w:rsidRPr="009D785B">
              <w:rPr>
                <w:rFonts w:ascii="Comic Sans MS" w:hAnsi="Comic Sans MS"/>
                <w:color w:val="000000"/>
                <w:sz w:val="20"/>
                <w:szCs w:val="20"/>
              </w:rPr>
              <w:t>Öğretmen ipleri eğik bir çizgi oluşturacak şekilde yere serer. Çocuklara kendisinin komutan onların ise asker old</w:t>
            </w:r>
            <w:r>
              <w:rPr>
                <w:rFonts w:ascii="Comic Sans MS" w:hAnsi="Comic Sans MS"/>
                <w:color w:val="000000"/>
                <w:sz w:val="20"/>
                <w:szCs w:val="20"/>
              </w:rPr>
              <w:t>uğunu hayal etmelerini ister.</w:t>
            </w:r>
            <w:r>
              <w:rPr>
                <w:rFonts w:ascii="Comic Sans MS" w:hAnsi="Comic Sans MS"/>
                <w:color w:val="000000"/>
                <w:sz w:val="20"/>
                <w:szCs w:val="20"/>
              </w:rPr>
              <w:br/>
            </w:r>
            <w:r w:rsidRPr="009D785B">
              <w:rPr>
                <w:rFonts w:ascii="Comic Sans MS" w:hAnsi="Comic Sans MS"/>
                <w:color w:val="000000"/>
                <w:sz w:val="20"/>
                <w:szCs w:val="20"/>
              </w:rPr>
              <w:t>Önce asker gibi çift ayak sonra da tek ayak sıçrayarak çizgi boyunca nasıl yürüneceğini gösterir.</w:t>
            </w:r>
            <w:r w:rsidRPr="009D785B">
              <w:rPr>
                <w:rFonts w:ascii="Comic Sans MS" w:hAnsi="Comic Sans MS"/>
                <w:color w:val="000000"/>
                <w:sz w:val="20"/>
                <w:szCs w:val="20"/>
              </w:rPr>
              <w:br/>
              <w:t xml:space="preserve"> Daha sonra çocukları sıraya dizer ve başla komutuyla (düdük çalınır) birlikte aynı şekilde ipin üzerinden çift ve tek ayak sıçrayarak yürümelerini ister.</w:t>
            </w:r>
            <w:r w:rsidRPr="009D785B">
              <w:rPr>
                <w:rFonts w:ascii="Comic Sans MS" w:hAnsi="Comic Sans MS"/>
                <w:color w:val="000000"/>
                <w:sz w:val="20"/>
                <w:szCs w:val="20"/>
              </w:rPr>
              <w:br/>
              <w:t xml:space="preserve"> Çocukların ileri ve geri yürümeleri, sıçramaları istenerek hareket çeşitliliği sağlanır.</w:t>
            </w:r>
            <w:r w:rsidRPr="009D785B">
              <w:rPr>
                <w:rFonts w:ascii="Comic Sans MS" w:hAnsi="Comic Sans MS"/>
                <w:color w:val="000000"/>
                <w:sz w:val="20"/>
                <w:szCs w:val="20"/>
              </w:rPr>
              <w:br/>
              <w:t xml:space="preserve"> Oyuna bir süre devam edildikten sonra yapılanlar özetlenerek etkinlik sonlandırılır.</w:t>
            </w:r>
          </w:p>
          <w:p w:rsidR="00C823FC" w:rsidRDefault="00C823FC" w:rsidP="005D2F92">
            <w:pPr>
              <w:pStyle w:val="NoSpacing"/>
              <w:jc w:val="both"/>
              <w:rPr>
                <w:rFonts w:ascii="Comic Sans MS" w:hAnsi="Comic Sans MS"/>
                <w:color w:val="000000"/>
                <w:sz w:val="20"/>
                <w:szCs w:val="20"/>
              </w:rPr>
            </w:pPr>
          </w:p>
          <w:p w:rsidR="00C823FC"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tc>
      </w:tr>
    </w:tbl>
    <w:p w:rsidR="00C823FC" w:rsidRPr="009D785B" w:rsidRDefault="00C823FC" w:rsidP="009D785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45pt;margin-top:22.9pt;width:320.25pt;height:441.1pt;z-index:251658240;mso-position-horizontal-relative:text;mso-position-vertical-relative:text">
            <v:textbox style="mso-next-textbox:#_x0000_s1026">
              <w:txbxContent>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KAZANIMLAR VE GÖSTERGELERİ</w:t>
                  </w:r>
                </w:p>
                <w:p w:rsidR="00C823FC" w:rsidRPr="009D785B" w:rsidRDefault="00C823FC" w:rsidP="009D785B">
                  <w:pPr>
                    <w:pStyle w:val="NoSpacing"/>
                    <w:rPr>
                      <w:rFonts w:ascii="Comic Sans MS" w:hAnsi="Comic Sans MS"/>
                      <w:b/>
                      <w:color w:val="000000"/>
                      <w:sz w:val="20"/>
                      <w:szCs w:val="20"/>
                    </w:rPr>
                  </w:pPr>
                  <w:r w:rsidRPr="009D785B">
                    <w:rPr>
                      <w:rFonts w:ascii="Comic Sans MS" w:hAnsi="Comic Sans MS"/>
                      <w:b/>
                      <w:color w:val="000000"/>
                      <w:sz w:val="20"/>
                      <w:szCs w:val="20"/>
                    </w:rPr>
                    <w:t xml:space="preserve">MOTOR GELİŞİM KAZANIM </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C823FC" w:rsidRPr="009D785B" w:rsidRDefault="00C823FC" w:rsidP="009D785B">
                  <w:pPr>
                    <w:pStyle w:val="NoSpacing"/>
                    <w:rPr>
                      <w:rFonts w:ascii="Comic Sans MS" w:hAnsi="Comic Sans MS"/>
                      <w:sz w:val="20"/>
                      <w:szCs w:val="20"/>
                    </w:rPr>
                  </w:pPr>
                  <w:r w:rsidRPr="009D785B">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C823FC" w:rsidRPr="009D785B" w:rsidRDefault="00C823FC" w:rsidP="009D785B">
                  <w:pPr>
                    <w:pStyle w:val="NoSpacing"/>
                    <w:rPr>
                      <w:rFonts w:ascii="Comic Sans MS" w:hAnsi="Comic Sans MS"/>
                      <w:b/>
                      <w:sz w:val="20"/>
                      <w:szCs w:val="20"/>
                    </w:rPr>
                  </w:pPr>
                  <w:r w:rsidRPr="009D785B">
                    <w:rPr>
                      <w:rFonts w:ascii="Comic Sans MS" w:hAnsi="Comic Sans MS"/>
                      <w:b/>
                      <w:sz w:val="20"/>
                      <w:szCs w:val="20"/>
                    </w:rPr>
                    <w:t>SOSYAL VE DUYGUSAL GELİŞİM</w:t>
                  </w:r>
                </w:p>
                <w:p w:rsidR="00C823FC" w:rsidRPr="009D785B" w:rsidRDefault="00C823FC" w:rsidP="009D785B">
                  <w:pPr>
                    <w:pStyle w:val="NoSpacing"/>
                    <w:rPr>
                      <w:rFonts w:ascii="Comic Sans MS" w:hAnsi="Comic Sans MS"/>
                      <w:spacing w:val="-14"/>
                      <w:sz w:val="20"/>
                      <w:szCs w:val="20"/>
                    </w:rPr>
                  </w:pPr>
                  <w:r w:rsidRPr="009D785B">
                    <w:rPr>
                      <w:rFonts w:ascii="Comic Sans MS" w:hAnsi="Comic Sans MS"/>
                      <w:sz w:val="20"/>
                      <w:szCs w:val="20"/>
                    </w:rPr>
                    <w:t>Kazanım 3. Kendini</w:t>
                  </w:r>
                  <w:r w:rsidRPr="009D785B">
                    <w:rPr>
                      <w:rFonts w:ascii="Comic Sans MS" w:hAnsi="Comic Sans MS"/>
                      <w:spacing w:val="-14"/>
                      <w:sz w:val="20"/>
                      <w:szCs w:val="20"/>
                    </w:rPr>
                    <w:t xml:space="preserve"> yaratıcı yollarla ifade eder. </w:t>
                  </w:r>
                  <w:r w:rsidRPr="009D785B">
                    <w:rPr>
                      <w:rFonts w:ascii="Comic Sans MS" w:hAnsi="Comic Sans MS"/>
                      <w:sz w:val="20"/>
                      <w:szCs w:val="20"/>
                    </w:rPr>
                    <w:t>(Göstergeleri:</w:t>
                  </w:r>
                  <w:r w:rsidRPr="009D785B">
                    <w:rPr>
                      <w:rFonts w:ascii="Comic Sans MS" w:hAnsi="Comic Sans MS"/>
                      <w:spacing w:val="-14"/>
                      <w:sz w:val="20"/>
                      <w:szCs w:val="20"/>
                    </w:rPr>
                    <w:t xml:space="preserve"> Duygu, düşünce ve hayallerini özgün yollarla ifade eder. </w:t>
                  </w:r>
                  <w:r w:rsidRPr="009D785B">
                    <w:rPr>
                      <w:rFonts w:ascii="Comic Sans MS" w:hAnsi="Comic Sans MS"/>
                      <w:sz w:val="20"/>
                      <w:szCs w:val="20"/>
                    </w:rPr>
                    <w:t xml:space="preserve"> Nesneleri alışılmışın dışında kullanır. Özgün özellikler taşıyan ürünler oluşturur</w:t>
                  </w:r>
                  <w:r w:rsidRPr="009D785B">
                    <w:rPr>
                      <w:rFonts w:ascii="Comic Sans MS" w:hAnsi="Comic Sans MS"/>
                      <w:spacing w:val="-14"/>
                      <w:sz w:val="20"/>
                      <w:szCs w:val="20"/>
                    </w:rPr>
                    <w:t>.)</w:t>
                  </w:r>
                </w:p>
                <w:p w:rsidR="00C823FC" w:rsidRPr="009D785B" w:rsidRDefault="00C823FC" w:rsidP="009D785B">
                  <w:pPr>
                    <w:pStyle w:val="NoSpacing"/>
                    <w:rPr>
                      <w:rFonts w:ascii="Comic Sans MS" w:hAnsi="Comic Sans MS"/>
                      <w:spacing w:val="-1"/>
                      <w:sz w:val="20"/>
                      <w:szCs w:val="20"/>
                    </w:rPr>
                  </w:pPr>
                  <w:r w:rsidRPr="009D785B">
                    <w:rPr>
                      <w:rFonts w:ascii="Comic Sans MS" w:hAnsi="Comic Sans MS"/>
                      <w:sz w:val="20"/>
                      <w:szCs w:val="20"/>
                    </w:rPr>
                    <w:t xml:space="preserve">Kazanım 4. </w:t>
                  </w:r>
                  <w:r w:rsidRPr="009D785B">
                    <w:rPr>
                      <w:rFonts w:ascii="Comic Sans MS" w:hAnsi="Comic Sans MS"/>
                      <w:spacing w:val="-1"/>
                      <w:sz w:val="20"/>
                      <w:szCs w:val="20"/>
                    </w:rPr>
                    <w:t xml:space="preserve">Bir olay ya da durumla ilgili olarak başkalarının duygularını açıklar. </w:t>
                  </w:r>
                  <w:r w:rsidRPr="009D785B">
                    <w:rPr>
                      <w:rFonts w:ascii="Comic Sans MS" w:hAnsi="Comic Sans MS"/>
                      <w:sz w:val="20"/>
                      <w:szCs w:val="20"/>
                    </w:rPr>
                    <w:t xml:space="preserve">(Göstergeleri: </w:t>
                  </w:r>
                  <w:r w:rsidRPr="009D785B">
                    <w:rPr>
                      <w:rFonts w:ascii="Comic Sans MS" w:hAnsi="Comic Sans MS"/>
                      <w:spacing w:val="-1"/>
                      <w:sz w:val="20"/>
                      <w:szCs w:val="20"/>
                    </w:rPr>
                    <w:t>Başkalarının duygularını söyler. Başkalarının duygularının nedenlerini söyler. Başkalarının duygularının sonuçlarını söyler.)</w:t>
                  </w:r>
                </w:p>
                <w:p w:rsidR="00C823FC" w:rsidRPr="009D785B" w:rsidRDefault="00C823FC" w:rsidP="009D785B">
                  <w:pPr>
                    <w:pStyle w:val="NoSpacing"/>
                    <w:rPr>
                      <w:rFonts w:ascii="Comic Sans MS" w:hAnsi="Comic Sans MS"/>
                      <w:b/>
                      <w:color w:val="000000"/>
                      <w:sz w:val="20"/>
                      <w:szCs w:val="20"/>
                    </w:rPr>
                  </w:pPr>
                  <w:r w:rsidRPr="009D785B">
                    <w:rPr>
                      <w:rFonts w:ascii="Comic Sans MS" w:hAnsi="Comic Sans MS"/>
                      <w:b/>
                      <w:color w:val="000000"/>
                      <w:sz w:val="20"/>
                      <w:szCs w:val="20"/>
                    </w:rPr>
                    <w:t xml:space="preserve">BİLİŞSEL GELİŞİM </w:t>
                  </w:r>
                </w:p>
                <w:p w:rsidR="00C823FC" w:rsidRPr="009D785B" w:rsidRDefault="00C823FC" w:rsidP="009D785B">
                  <w:pPr>
                    <w:pStyle w:val="NoSpacing"/>
                    <w:rPr>
                      <w:rFonts w:ascii="Comic Sans MS" w:hAnsi="Comic Sans MS"/>
                      <w:spacing w:val="-2"/>
                      <w:sz w:val="20"/>
                      <w:szCs w:val="20"/>
                    </w:rPr>
                  </w:pPr>
                  <w:r w:rsidRPr="009D785B">
                    <w:rPr>
                      <w:rFonts w:ascii="Comic Sans MS" w:hAnsi="Comic Sans MS"/>
                      <w:sz w:val="20"/>
                      <w:szCs w:val="20"/>
                    </w:rPr>
                    <w:t>Kazanım 1. Nesne/durum/olaya dikkatini verir. (Göstergeleri:</w:t>
                  </w:r>
                  <w:r w:rsidRPr="009D785B">
                    <w:rPr>
                      <w:rFonts w:ascii="Comic Sans MS" w:hAnsi="Comic Sans MS"/>
                      <w:spacing w:val="-1"/>
                      <w:sz w:val="20"/>
                      <w:szCs w:val="20"/>
                    </w:rPr>
                    <w:t xml:space="preserve"> Dikkat</w:t>
                  </w:r>
                  <w:r w:rsidRPr="009D785B">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C823FC" w:rsidRPr="009D785B" w:rsidRDefault="00C823FC" w:rsidP="009D785B">
                  <w:pPr>
                    <w:pStyle w:val="NoSpacing"/>
                    <w:rPr>
                      <w:rFonts w:ascii="Comic Sans MS" w:hAnsi="Comic Sans MS"/>
                      <w:spacing w:val="-2"/>
                      <w:sz w:val="20"/>
                      <w:szCs w:val="20"/>
                    </w:rPr>
                  </w:pPr>
                  <w:r w:rsidRPr="009D785B">
                    <w:rPr>
                      <w:rFonts w:ascii="Comic Sans MS" w:hAnsi="Comic Sans MS"/>
                      <w:sz w:val="20"/>
                      <w:szCs w:val="20"/>
                    </w:rPr>
                    <w:t>Kazanım 2. Nesne/durum/olayla ilgili tahminde bulunur. (Göstergeleri:</w:t>
                  </w:r>
                  <w:r w:rsidRPr="009D785B">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C823FC" w:rsidRPr="009D785B" w:rsidRDefault="00C823FC" w:rsidP="009D785B">
                  <w:pPr>
                    <w:pStyle w:val="NoSpacing"/>
                    <w:rPr>
                      <w:rFonts w:ascii="Comic Sans MS" w:hAnsi="Comic Sans MS"/>
                      <w:b/>
                      <w:color w:val="000000"/>
                      <w:sz w:val="20"/>
                      <w:szCs w:val="20"/>
                    </w:rPr>
                  </w:pPr>
                  <w:r w:rsidRPr="009D785B">
                    <w:rPr>
                      <w:rFonts w:ascii="Comic Sans MS" w:hAnsi="Comic Sans MS"/>
                      <w:b/>
                      <w:color w:val="000000"/>
                      <w:sz w:val="20"/>
                      <w:szCs w:val="20"/>
                    </w:rPr>
                    <w:t>DİL GELİŞİMİ</w:t>
                  </w:r>
                </w:p>
                <w:p w:rsidR="00C823FC" w:rsidRPr="009D785B" w:rsidRDefault="00C823FC" w:rsidP="009D785B">
                  <w:pPr>
                    <w:pStyle w:val="NoSpacing"/>
                    <w:rPr>
                      <w:rFonts w:ascii="Comic Sans MS" w:hAnsi="Comic Sans MS"/>
                      <w:iCs/>
                      <w:color w:val="000000"/>
                      <w:spacing w:val="-1"/>
                      <w:sz w:val="20"/>
                      <w:szCs w:val="20"/>
                    </w:rPr>
                  </w:pPr>
                  <w:r w:rsidRPr="009D785B">
                    <w:rPr>
                      <w:rFonts w:ascii="Comic Sans MS" w:hAnsi="Comic Sans MS"/>
                      <w:sz w:val="20"/>
                      <w:szCs w:val="20"/>
                    </w:rPr>
                    <w:t xml:space="preserve">Kazanım </w:t>
                  </w:r>
                  <w:r w:rsidRPr="009D785B">
                    <w:rPr>
                      <w:rFonts w:ascii="Comic Sans MS" w:hAnsi="Comic Sans MS"/>
                      <w:color w:val="000000"/>
                      <w:spacing w:val="-1"/>
                      <w:sz w:val="20"/>
                      <w:szCs w:val="20"/>
                    </w:rPr>
                    <w:t xml:space="preserve">5. Dili iletişim amacıyla kullanır. </w:t>
                  </w:r>
                  <w:r w:rsidRPr="009D785B">
                    <w:rPr>
                      <w:rFonts w:ascii="Comic Sans MS" w:hAnsi="Comic Sans MS"/>
                      <w:sz w:val="20"/>
                      <w:szCs w:val="20"/>
                    </w:rPr>
                    <w:t xml:space="preserve">(Göstergeleri: </w:t>
                  </w:r>
                  <w:r w:rsidRPr="009D785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C823FC" w:rsidRPr="009D785B" w:rsidRDefault="00C823FC" w:rsidP="009D785B">
                  <w:pPr>
                    <w:pStyle w:val="NoSpacing"/>
                    <w:rPr>
                      <w:rFonts w:ascii="Comic Sans MS" w:hAnsi="Comic Sans MS"/>
                      <w:color w:val="000000"/>
                      <w:sz w:val="20"/>
                      <w:szCs w:val="20"/>
                    </w:rPr>
                  </w:pPr>
                </w:p>
                <w:p w:rsidR="00C823FC" w:rsidRPr="009D785B" w:rsidRDefault="00C823FC" w:rsidP="009D785B">
                  <w:pPr>
                    <w:pStyle w:val="NoSpacing"/>
                    <w:rPr>
                      <w:rFonts w:ascii="Comic Sans MS" w:hAnsi="Comic Sans MS"/>
                      <w:color w:val="FF0000"/>
                      <w:sz w:val="20"/>
                      <w:szCs w:val="20"/>
                    </w:rPr>
                  </w:pPr>
                </w:p>
                <w:p w:rsidR="00C823FC" w:rsidRPr="004C2F05" w:rsidRDefault="00C823FC" w:rsidP="00C14066"/>
              </w:txbxContent>
            </v:textbox>
          </v:shape>
        </w:pict>
      </w:r>
      <w:r w:rsidRPr="009D785B">
        <w:rPr>
          <w:rFonts w:ascii="Comic Sans MS" w:hAnsi="Comic Sans MS"/>
          <w:sz w:val="20"/>
          <w:szCs w:val="20"/>
        </w:rPr>
        <w:t>Yaş Grubu</w:t>
      </w:r>
      <w:r>
        <w:rPr>
          <w:rFonts w:ascii="Comic Sans MS" w:hAnsi="Comic Sans MS"/>
          <w:sz w:val="20"/>
          <w:szCs w:val="20"/>
        </w:rPr>
        <w:t xml:space="preserve">     </w:t>
      </w:r>
      <w:r w:rsidRPr="009D785B">
        <w:rPr>
          <w:rFonts w:ascii="Comic Sans MS" w:hAnsi="Comic Sans MS"/>
          <w:sz w:val="20"/>
          <w:szCs w:val="20"/>
        </w:rPr>
        <w:t>: 48</w:t>
      </w:r>
      <w:r>
        <w:rPr>
          <w:rFonts w:ascii="Comic Sans MS" w:hAnsi="Comic Sans MS"/>
          <w:sz w:val="20"/>
          <w:szCs w:val="20"/>
        </w:rPr>
        <w:t xml:space="preserve">-60 </w:t>
      </w:r>
      <w:r w:rsidRPr="009D785B">
        <w:rPr>
          <w:rFonts w:ascii="Comic Sans MS" w:hAnsi="Comic Sans MS"/>
          <w:sz w:val="20"/>
          <w:szCs w:val="20"/>
        </w:rPr>
        <w:t xml:space="preserve"> Ay</w:t>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r w:rsidRPr="009D785B">
        <w:rPr>
          <w:rFonts w:ascii="Comic Sans MS" w:hAnsi="Comic Sans MS"/>
          <w:sz w:val="20"/>
          <w:szCs w:val="20"/>
        </w:rPr>
        <w:tab/>
      </w: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9D785B" w:rsidRDefault="00C823FC" w:rsidP="009D785B">
      <w:pPr>
        <w:pStyle w:val="NoSpacing"/>
        <w:rPr>
          <w:rFonts w:ascii="Comic Sans MS" w:hAnsi="Comic Sans MS"/>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r w:rsidRPr="00402263">
        <w:rPr>
          <w:sz w:val="20"/>
          <w:szCs w:val="20"/>
        </w:rPr>
        <w:tab/>
      </w:r>
      <w:r w:rsidRPr="00402263">
        <w:rPr>
          <w:sz w:val="20"/>
          <w:szCs w:val="20"/>
        </w:rPr>
        <w:tab/>
      </w:r>
      <w:r w:rsidRPr="00402263">
        <w:rPr>
          <w:sz w:val="20"/>
          <w:szCs w:val="20"/>
        </w:rPr>
        <w:tab/>
      </w:r>
    </w:p>
    <w:p w:rsidR="00C823FC" w:rsidRPr="00402263" w:rsidRDefault="00C823FC" w:rsidP="00C14066">
      <w:pPr>
        <w:rPr>
          <w:color w:val="000000"/>
          <w:sz w:val="20"/>
          <w:szCs w:val="20"/>
        </w:rPr>
      </w:pPr>
    </w:p>
    <w:p w:rsidR="00C823FC" w:rsidRPr="00402263" w:rsidRDefault="00C823FC"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C823FC" w:rsidRPr="00402263" w:rsidRDefault="00C823FC"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C823FC" w:rsidRPr="00402263" w:rsidRDefault="00C823FC"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vanish/>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544B87" w:rsidRDefault="00C823FC" w:rsidP="00544B87">
      <w:pPr>
        <w:rPr>
          <w:vanish/>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p w:rsidR="00C823FC" w:rsidRPr="00402263" w:rsidRDefault="00C823FC" w:rsidP="00C14066">
      <w:pPr>
        <w:rPr>
          <w:sz w:val="20"/>
          <w:szCs w:val="20"/>
        </w:rPr>
      </w:pPr>
    </w:p>
    <w:tbl>
      <w:tblPr>
        <w:tblpPr w:leftFromText="141" w:rightFromText="141" w:vertAnchor="text" w:horzAnchor="page" w:tblpX="1747"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0"/>
      </w:tblGrid>
      <w:tr w:rsidR="00C823FC" w:rsidRPr="00402263" w:rsidTr="00E24849">
        <w:trPr>
          <w:trHeight w:val="832"/>
        </w:trPr>
        <w:tc>
          <w:tcPr>
            <w:tcW w:w="5700" w:type="dxa"/>
          </w:tcPr>
          <w:p w:rsidR="00C823FC" w:rsidRPr="00402263" w:rsidRDefault="00C823FC" w:rsidP="00E24849">
            <w:pPr>
              <w:jc w:val="center"/>
              <w:rPr>
                <w:b/>
                <w:bCs/>
                <w:sz w:val="20"/>
                <w:szCs w:val="20"/>
              </w:rPr>
            </w:pPr>
          </w:p>
          <w:p w:rsidR="00C823FC" w:rsidRPr="009D785B" w:rsidRDefault="00C823FC" w:rsidP="00E24849">
            <w:pPr>
              <w:jc w:val="center"/>
              <w:rPr>
                <w:rFonts w:ascii="Comic Sans MS" w:hAnsi="Comic Sans MS"/>
                <w:b/>
                <w:bCs/>
                <w:sz w:val="20"/>
                <w:szCs w:val="20"/>
              </w:rPr>
            </w:pPr>
            <w:r w:rsidRPr="00402263">
              <w:rPr>
                <w:b/>
                <w:bCs/>
                <w:sz w:val="20"/>
                <w:szCs w:val="20"/>
              </w:rPr>
              <w:t xml:space="preserve"> </w:t>
            </w:r>
            <w:r w:rsidRPr="009D785B">
              <w:rPr>
                <w:rFonts w:ascii="Comic Sans MS" w:hAnsi="Comic Sans MS"/>
                <w:b/>
                <w:bCs/>
                <w:sz w:val="20"/>
                <w:szCs w:val="20"/>
              </w:rPr>
              <w:t xml:space="preserve">AİLE KATILIMI </w:t>
            </w:r>
          </w:p>
          <w:p w:rsidR="00C823FC" w:rsidRPr="00402263" w:rsidRDefault="00C823FC" w:rsidP="00E24849">
            <w:pPr>
              <w:rPr>
                <w:sz w:val="20"/>
                <w:szCs w:val="20"/>
              </w:rPr>
            </w:pPr>
            <w:r w:rsidRPr="009D785B">
              <w:rPr>
                <w:rFonts w:ascii="Comic Sans MS" w:hAnsi="Comic Sans MS"/>
                <w:color w:val="000000"/>
                <w:sz w:val="20"/>
                <w:szCs w:val="20"/>
              </w:rPr>
              <w:t>Çocuğunuz ile birlikte, Çanakkale zaferi hakkında sohbet ediniz.</w:t>
            </w:r>
          </w:p>
        </w:tc>
      </w:tr>
    </w:tbl>
    <w:tbl>
      <w:tblPr>
        <w:tblpPr w:leftFromText="141" w:rightFromText="141" w:vertAnchor="text" w:horzAnchor="margin" w:tblpXSpec="right"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0"/>
      </w:tblGrid>
      <w:tr w:rsidR="00C823FC" w:rsidRPr="00402263" w:rsidTr="00E24849">
        <w:trPr>
          <w:trHeight w:val="844"/>
        </w:trPr>
        <w:tc>
          <w:tcPr>
            <w:tcW w:w="6160" w:type="dxa"/>
          </w:tcPr>
          <w:p w:rsidR="00C823FC" w:rsidRPr="00402263" w:rsidRDefault="00C823FC" w:rsidP="00E24849">
            <w:pPr>
              <w:rPr>
                <w:sz w:val="20"/>
                <w:szCs w:val="20"/>
              </w:rPr>
            </w:pPr>
          </w:p>
          <w:p w:rsidR="00C823FC" w:rsidRPr="009D785B" w:rsidRDefault="00C823FC" w:rsidP="00E24849">
            <w:pPr>
              <w:jc w:val="center"/>
              <w:rPr>
                <w:rFonts w:ascii="Comic Sans MS" w:hAnsi="Comic Sans MS"/>
                <w:b/>
                <w:bCs/>
                <w:sz w:val="20"/>
                <w:szCs w:val="20"/>
              </w:rPr>
            </w:pPr>
            <w:r w:rsidRPr="009D785B">
              <w:rPr>
                <w:rFonts w:ascii="Comic Sans MS" w:hAnsi="Comic Sans MS"/>
                <w:b/>
                <w:bCs/>
                <w:sz w:val="20"/>
                <w:szCs w:val="20"/>
              </w:rPr>
              <w:t>UYARLAMA</w:t>
            </w:r>
          </w:p>
          <w:p w:rsidR="00C823FC" w:rsidRPr="00402263" w:rsidRDefault="00C823FC" w:rsidP="00E24849">
            <w:pPr>
              <w:jc w:val="both"/>
              <w:rPr>
                <w:sz w:val="20"/>
                <w:szCs w:val="20"/>
              </w:rPr>
            </w:pPr>
            <w:r w:rsidRPr="009D785B">
              <w:rPr>
                <w:rFonts w:ascii="Comic Sans MS" w:hAnsi="Comic Sans MS"/>
                <w:bCs/>
                <w:sz w:val="20"/>
                <w:szCs w:val="20"/>
              </w:rPr>
              <w:t>Sınıfta oryantasyon öğrencisi varsa, engel durumu göz önünde  bulundurularak etkinlik düzenlenmelidir.</w:t>
            </w:r>
          </w:p>
        </w:tc>
      </w:tr>
    </w:tbl>
    <w:p w:rsidR="00C823FC" w:rsidRPr="00402263" w:rsidRDefault="00C823FC" w:rsidP="00C14066">
      <w:pPr>
        <w:rPr>
          <w:sz w:val="20"/>
          <w:szCs w:val="20"/>
        </w:rPr>
      </w:pPr>
    </w:p>
    <w:tbl>
      <w:tblPr>
        <w:tblpPr w:leftFromText="141" w:rightFromText="141" w:vertAnchor="text" w:horzAnchor="margin" w:tblpXSpec="right" w:tblpY="12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7"/>
      </w:tblGrid>
      <w:tr w:rsidR="00C823FC" w:rsidRPr="00402263" w:rsidTr="00E24849">
        <w:trPr>
          <w:trHeight w:val="2316"/>
        </w:trPr>
        <w:tc>
          <w:tcPr>
            <w:tcW w:w="6597" w:type="dxa"/>
          </w:tcPr>
          <w:p w:rsidR="00C823FC" w:rsidRPr="009D785B" w:rsidRDefault="00C823FC" w:rsidP="00E24849">
            <w:pPr>
              <w:pStyle w:val="NoSpacing"/>
              <w:rPr>
                <w:rFonts w:ascii="Comic Sans MS" w:hAnsi="Comic Sans MS"/>
                <w:b/>
                <w:sz w:val="20"/>
                <w:szCs w:val="20"/>
              </w:rPr>
            </w:pPr>
            <w:r w:rsidRPr="009D785B">
              <w:rPr>
                <w:rFonts w:ascii="Comic Sans MS" w:hAnsi="Comic Sans MS"/>
                <w:b/>
                <w:sz w:val="20"/>
                <w:szCs w:val="20"/>
              </w:rPr>
              <w:t>DEĞERLENDİRME</w:t>
            </w:r>
          </w:p>
          <w:p w:rsidR="00C823FC" w:rsidRPr="009D785B" w:rsidRDefault="00C823FC" w:rsidP="00E24849">
            <w:pPr>
              <w:pStyle w:val="NoSpacing"/>
              <w:rPr>
                <w:rFonts w:ascii="Comic Sans MS" w:hAnsi="Comic Sans MS"/>
                <w:color w:val="000000"/>
                <w:sz w:val="20"/>
                <w:szCs w:val="20"/>
              </w:rPr>
            </w:pPr>
            <w:r w:rsidRPr="009D785B">
              <w:rPr>
                <w:rFonts w:ascii="Comic Sans MS" w:hAnsi="Comic Sans MS"/>
                <w:color w:val="000000"/>
                <w:sz w:val="20"/>
                <w:szCs w:val="20"/>
              </w:rPr>
              <w:t>Çanakkale zaferinde neler oldu?</w:t>
            </w:r>
          </w:p>
          <w:p w:rsidR="00C823FC" w:rsidRPr="009D785B" w:rsidRDefault="00C823FC" w:rsidP="00E24849">
            <w:pPr>
              <w:pStyle w:val="NoSpacing"/>
              <w:rPr>
                <w:rFonts w:ascii="Comic Sans MS" w:hAnsi="Comic Sans MS"/>
                <w:sz w:val="20"/>
                <w:szCs w:val="20"/>
              </w:rPr>
            </w:pPr>
            <w:r w:rsidRPr="009D785B">
              <w:rPr>
                <w:rFonts w:ascii="Comic Sans MS" w:hAnsi="Comic Sans MS"/>
                <w:sz w:val="20"/>
                <w:szCs w:val="20"/>
              </w:rPr>
              <w:t>Daha önce ÇANAKKALE şehrini gören var mı?</w:t>
            </w:r>
          </w:p>
          <w:p w:rsidR="00C823FC" w:rsidRPr="009D785B" w:rsidRDefault="00C823FC" w:rsidP="00E24849">
            <w:pPr>
              <w:pStyle w:val="NoSpacing"/>
              <w:rPr>
                <w:rFonts w:ascii="Comic Sans MS" w:hAnsi="Comic Sans MS"/>
                <w:sz w:val="20"/>
                <w:szCs w:val="20"/>
              </w:rPr>
            </w:pPr>
            <w:r w:rsidRPr="009D785B">
              <w:rPr>
                <w:rFonts w:ascii="Comic Sans MS" w:hAnsi="Comic Sans MS"/>
                <w:sz w:val="20"/>
                <w:szCs w:val="20"/>
              </w:rPr>
              <w:t>Çanakkale denince aklınıza neler geliyor?</w:t>
            </w:r>
          </w:p>
          <w:p w:rsidR="00C823FC" w:rsidRPr="009D785B" w:rsidRDefault="00C823FC" w:rsidP="00E24849">
            <w:pPr>
              <w:pStyle w:val="NoSpacing"/>
              <w:rPr>
                <w:rFonts w:ascii="Comic Sans MS" w:hAnsi="Comic Sans MS"/>
                <w:sz w:val="20"/>
                <w:szCs w:val="20"/>
              </w:rPr>
            </w:pPr>
            <w:r w:rsidRPr="009D785B">
              <w:rPr>
                <w:rFonts w:ascii="Comic Sans MS" w:hAnsi="Comic Sans MS"/>
                <w:sz w:val="20"/>
                <w:szCs w:val="20"/>
              </w:rPr>
              <w:t>Çanakkale zaferi size neler hissettiriyor?</w:t>
            </w:r>
          </w:p>
          <w:p w:rsidR="00C823FC" w:rsidRPr="009D785B" w:rsidRDefault="00C823FC" w:rsidP="00E24849">
            <w:pPr>
              <w:pStyle w:val="NoSpacing"/>
              <w:rPr>
                <w:rFonts w:ascii="Comic Sans MS" w:hAnsi="Comic Sans MS"/>
                <w:sz w:val="20"/>
                <w:szCs w:val="20"/>
              </w:rPr>
            </w:pPr>
            <w:r w:rsidRPr="009D785B">
              <w:rPr>
                <w:rFonts w:ascii="Comic Sans MS" w:hAnsi="Comic Sans MS"/>
                <w:sz w:val="20"/>
                <w:szCs w:val="20"/>
              </w:rPr>
              <w:t>Sanat etkinliğindeki Şehitlik anıtını yaparken neler hissettiniz?</w:t>
            </w:r>
          </w:p>
          <w:p w:rsidR="00C823FC" w:rsidRPr="009D785B" w:rsidRDefault="00C823FC" w:rsidP="00E24849">
            <w:pPr>
              <w:pStyle w:val="NoSpacing"/>
              <w:rPr>
                <w:rFonts w:ascii="Comic Sans MS" w:hAnsi="Comic Sans MS"/>
                <w:sz w:val="20"/>
                <w:szCs w:val="20"/>
              </w:rPr>
            </w:pPr>
          </w:p>
        </w:tc>
      </w:tr>
    </w:tbl>
    <w:p w:rsidR="00C823FC" w:rsidRPr="00402263" w:rsidRDefault="00C823FC">
      <w:pPr>
        <w:rPr>
          <w:sz w:val="20"/>
          <w:szCs w:val="20"/>
        </w:rPr>
      </w:pPr>
      <w:r>
        <w:rPr>
          <w:noProof/>
        </w:rPr>
        <w:pict>
          <v:shape id="_x0000_s1027" type="#_x0000_t202" style="position:absolute;margin-left:-299.5pt;margin-top:73.5pt;width:287pt;height:108pt;z-index:251659264;mso-position-horizontal-relative:text;mso-position-vertical-relative:text">
            <v:textbox style="mso-next-textbox:#_x0000_s1027">
              <w:txbxContent>
                <w:p w:rsidR="00C823FC" w:rsidRPr="009D785B" w:rsidRDefault="00C823FC" w:rsidP="009D785B">
                  <w:pPr>
                    <w:jc w:val="center"/>
                    <w:rPr>
                      <w:rFonts w:ascii="Comic Sans MS" w:hAnsi="Comic Sans MS"/>
                      <w:b/>
                      <w:bCs/>
                      <w:sz w:val="20"/>
                      <w:szCs w:val="20"/>
                    </w:rPr>
                  </w:pPr>
                  <w:r w:rsidRPr="009D785B">
                    <w:rPr>
                      <w:rFonts w:ascii="Comic Sans MS" w:hAnsi="Comic Sans MS"/>
                      <w:b/>
                      <w:bCs/>
                      <w:sz w:val="20"/>
                      <w:szCs w:val="20"/>
                    </w:rPr>
                    <w:t>MATERYALLER</w:t>
                  </w:r>
                </w:p>
                <w:p w:rsidR="00C823FC" w:rsidRPr="009D785B" w:rsidRDefault="00C823FC" w:rsidP="009D785B">
                  <w:pPr>
                    <w:jc w:val="center"/>
                    <w:rPr>
                      <w:rFonts w:ascii="Comic Sans MS" w:hAnsi="Comic Sans MS"/>
                      <w:bCs/>
                      <w:sz w:val="20"/>
                      <w:szCs w:val="20"/>
                    </w:rPr>
                  </w:pPr>
                  <w:r w:rsidRPr="009D785B">
                    <w:rPr>
                      <w:rFonts w:ascii="Comic Sans MS" w:hAnsi="Comic Sans MS"/>
                      <w:bCs/>
                      <w:sz w:val="20"/>
                      <w:szCs w:val="20"/>
                    </w:rPr>
                    <w:t>Çanakkale zaferini anlatan resimler,</w:t>
                  </w:r>
                  <w:r w:rsidRPr="009D785B">
                    <w:rPr>
                      <w:rFonts w:ascii="Comic Sans MS" w:hAnsi="Comic Sans MS"/>
                      <w:sz w:val="20"/>
                      <w:szCs w:val="20"/>
                    </w:rPr>
                    <w:t xml:space="preserve"> büyük koli, artık malzemeler, türk bayrağı,yapıştırıcı, makas vb.</w:t>
                  </w:r>
                </w:p>
                <w:p w:rsidR="00C823FC" w:rsidRPr="009D785B" w:rsidRDefault="00C823FC" w:rsidP="009D785B">
                  <w:pPr>
                    <w:jc w:val="center"/>
                    <w:rPr>
                      <w:rFonts w:ascii="Comic Sans MS" w:hAnsi="Comic Sans MS"/>
                      <w:b/>
                      <w:bCs/>
                      <w:sz w:val="20"/>
                      <w:szCs w:val="20"/>
                    </w:rPr>
                  </w:pPr>
                  <w:r w:rsidRPr="009D785B">
                    <w:rPr>
                      <w:rFonts w:ascii="Comic Sans MS" w:hAnsi="Comic Sans MS"/>
                      <w:b/>
                      <w:bCs/>
                      <w:sz w:val="20"/>
                      <w:szCs w:val="20"/>
                    </w:rPr>
                    <w:t>SÖZCÜKLER</w:t>
                  </w:r>
                </w:p>
                <w:p w:rsidR="00C823FC" w:rsidRDefault="00C823FC" w:rsidP="009D785B">
                  <w:pPr>
                    <w:jc w:val="center"/>
                    <w:rPr>
                      <w:rFonts w:ascii="Comic Sans MS" w:hAnsi="Comic Sans MS"/>
                      <w:bCs/>
                      <w:sz w:val="20"/>
                      <w:szCs w:val="20"/>
                    </w:rPr>
                  </w:pPr>
                  <w:r w:rsidRPr="009D785B">
                    <w:rPr>
                      <w:rFonts w:ascii="Comic Sans MS" w:hAnsi="Comic Sans MS"/>
                      <w:bCs/>
                      <w:sz w:val="20"/>
                      <w:szCs w:val="20"/>
                    </w:rPr>
                    <w:t>Çanakkale, zafer, savaş, asker</w:t>
                  </w:r>
                </w:p>
                <w:p w:rsidR="00C823FC" w:rsidRPr="009D785B" w:rsidRDefault="00C823FC" w:rsidP="009D785B">
                  <w:pPr>
                    <w:jc w:val="center"/>
                    <w:rPr>
                      <w:rFonts w:ascii="Comic Sans MS" w:hAnsi="Comic Sans MS"/>
                      <w:b/>
                      <w:bCs/>
                      <w:sz w:val="20"/>
                      <w:szCs w:val="20"/>
                    </w:rPr>
                  </w:pPr>
                  <w:r w:rsidRPr="009D785B">
                    <w:rPr>
                      <w:rFonts w:ascii="Comic Sans MS" w:hAnsi="Comic Sans MS"/>
                      <w:b/>
                      <w:bCs/>
                      <w:sz w:val="20"/>
                      <w:szCs w:val="20"/>
                    </w:rPr>
                    <w:t>kAVRAMLAR</w:t>
                  </w:r>
                </w:p>
                <w:p w:rsidR="00C823FC" w:rsidRPr="009D785B" w:rsidRDefault="00C823FC" w:rsidP="00C14066">
                  <w:pPr>
                    <w:rPr>
                      <w:b/>
                      <w:sz w:val="20"/>
                      <w:szCs w:val="20"/>
                    </w:rPr>
                  </w:pPr>
                </w:p>
              </w:txbxContent>
            </v:textbox>
          </v:shape>
        </w:pict>
      </w:r>
    </w:p>
    <w:sectPr w:rsidR="00C823FC"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3FC" w:rsidRDefault="00C823FC">
      <w:r>
        <w:separator/>
      </w:r>
    </w:p>
  </w:endnote>
  <w:endnote w:type="continuationSeparator" w:id="0">
    <w:p w:rsidR="00C823FC" w:rsidRDefault="00C823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Default="00C823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Default="00C823FC"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823FC" w:rsidRDefault="00C823FC"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Default="00C82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3FC" w:rsidRDefault="00C823FC">
      <w:r>
        <w:separator/>
      </w:r>
    </w:p>
  </w:footnote>
  <w:footnote w:type="continuationSeparator" w:id="0">
    <w:p w:rsidR="00C823FC" w:rsidRDefault="00C823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Default="00C823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Pr="009022B3" w:rsidRDefault="00C823FC"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3FC" w:rsidRDefault="00C823F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87BEF"/>
    <w:rsid w:val="00097B6A"/>
    <w:rsid w:val="000B03AA"/>
    <w:rsid w:val="000D3E04"/>
    <w:rsid w:val="00132B75"/>
    <w:rsid w:val="001377DF"/>
    <w:rsid w:val="00141E19"/>
    <w:rsid w:val="00191390"/>
    <w:rsid w:val="001E7E83"/>
    <w:rsid w:val="002D5B09"/>
    <w:rsid w:val="00363AE3"/>
    <w:rsid w:val="003861E7"/>
    <w:rsid w:val="003A0199"/>
    <w:rsid w:val="003B78D0"/>
    <w:rsid w:val="003D1875"/>
    <w:rsid w:val="003D35B0"/>
    <w:rsid w:val="00402263"/>
    <w:rsid w:val="0040617F"/>
    <w:rsid w:val="00467268"/>
    <w:rsid w:val="004B7F24"/>
    <w:rsid w:val="004C2F05"/>
    <w:rsid w:val="004D392D"/>
    <w:rsid w:val="004D6C18"/>
    <w:rsid w:val="004F22A0"/>
    <w:rsid w:val="004F74C2"/>
    <w:rsid w:val="004F7F85"/>
    <w:rsid w:val="0050038C"/>
    <w:rsid w:val="005153E2"/>
    <w:rsid w:val="0051792B"/>
    <w:rsid w:val="00532BAC"/>
    <w:rsid w:val="00544B87"/>
    <w:rsid w:val="00573202"/>
    <w:rsid w:val="0059708B"/>
    <w:rsid w:val="005D2F92"/>
    <w:rsid w:val="005E79AE"/>
    <w:rsid w:val="00602BE6"/>
    <w:rsid w:val="00614F89"/>
    <w:rsid w:val="0063437D"/>
    <w:rsid w:val="0065058C"/>
    <w:rsid w:val="00652FAB"/>
    <w:rsid w:val="00664DBA"/>
    <w:rsid w:val="006A2561"/>
    <w:rsid w:val="006C6FDD"/>
    <w:rsid w:val="006F22B5"/>
    <w:rsid w:val="00706ECD"/>
    <w:rsid w:val="007305C9"/>
    <w:rsid w:val="00755144"/>
    <w:rsid w:val="0076692B"/>
    <w:rsid w:val="007B2A90"/>
    <w:rsid w:val="007C4870"/>
    <w:rsid w:val="007C51BB"/>
    <w:rsid w:val="007E4F3E"/>
    <w:rsid w:val="00813110"/>
    <w:rsid w:val="00827678"/>
    <w:rsid w:val="00833853"/>
    <w:rsid w:val="0085408E"/>
    <w:rsid w:val="00895072"/>
    <w:rsid w:val="008B0F95"/>
    <w:rsid w:val="008B57DC"/>
    <w:rsid w:val="00901BF7"/>
    <w:rsid w:val="009022B3"/>
    <w:rsid w:val="009048CF"/>
    <w:rsid w:val="00905A78"/>
    <w:rsid w:val="009B1986"/>
    <w:rsid w:val="009D785B"/>
    <w:rsid w:val="00AC066A"/>
    <w:rsid w:val="00AD4A11"/>
    <w:rsid w:val="00AF74BE"/>
    <w:rsid w:val="00B2624D"/>
    <w:rsid w:val="00B36C15"/>
    <w:rsid w:val="00B50384"/>
    <w:rsid w:val="00B72BB8"/>
    <w:rsid w:val="00B96C1E"/>
    <w:rsid w:val="00BF6605"/>
    <w:rsid w:val="00C14066"/>
    <w:rsid w:val="00C823FC"/>
    <w:rsid w:val="00C96592"/>
    <w:rsid w:val="00CB1B79"/>
    <w:rsid w:val="00CC0234"/>
    <w:rsid w:val="00D028C7"/>
    <w:rsid w:val="00D302C1"/>
    <w:rsid w:val="00D57CDA"/>
    <w:rsid w:val="00D77FDC"/>
    <w:rsid w:val="00D8389E"/>
    <w:rsid w:val="00D83A32"/>
    <w:rsid w:val="00D91DA9"/>
    <w:rsid w:val="00DC43D5"/>
    <w:rsid w:val="00DE467D"/>
    <w:rsid w:val="00E1684F"/>
    <w:rsid w:val="00E17288"/>
    <w:rsid w:val="00E24849"/>
    <w:rsid w:val="00E24F27"/>
    <w:rsid w:val="00E9550C"/>
    <w:rsid w:val="00EC7B06"/>
    <w:rsid w:val="00ED17FA"/>
    <w:rsid w:val="00F6585E"/>
    <w:rsid w:val="00F7049D"/>
    <w:rsid w:val="00FA3E51"/>
    <w:rsid w:val="00FB00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styleId="Strong">
    <w:name w:val="Strong"/>
    <w:basedOn w:val="DefaultParagraphFont"/>
    <w:uiPriority w:val="99"/>
    <w:qFormat/>
    <w:rsid w:val="00CB1B79"/>
    <w:rPr>
      <w:rFonts w:cs="Times New Roman"/>
      <w:b/>
    </w:rPr>
  </w:style>
  <w:style w:type="paragraph" w:styleId="NoSpacing">
    <w:name w:val="No Spacing"/>
    <w:uiPriority w:val="99"/>
    <w:qFormat/>
    <w:rsid w:val="009D785B"/>
    <w:rPr>
      <w:sz w:val="24"/>
      <w:szCs w:val="24"/>
    </w:rPr>
  </w:style>
</w:styles>
</file>

<file path=word/webSettings.xml><?xml version="1.0" encoding="utf-8"?>
<w:webSettings xmlns:r="http://schemas.openxmlformats.org/officeDocument/2006/relationships" xmlns:w="http://schemas.openxmlformats.org/wordprocessingml/2006/main">
  <w:divs>
    <w:div w:id="1880316056">
      <w:marLeft w:val="0"/>
      <w:marRight w:val="0"/>
      <w:marTop w:val="0"/>
      <w:marBottom w:val="0"/>
      <w:divBdr>
        <w:top w:val="none" w:sz="0" w:space="0" w:color="auto"/>
        <w:left w:val="none" w:sz="0" w:space="0" w:color="auto"/>
        <w:bottom w:val="none" w:sz="0" w:space="0" w:color="auto"/>
        <w:right w:val="none" w:sz="0" w:space="0" w:color="auto"/>
      </w:divBdr>
    </w:div>
    <w:div w:id="1880316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3</Pages>
  <Words>405</Words>
  <Characters>2310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2013-06-11T11:29:00Z</dcterms:created>
  <dcterms:modified xsi:type="dcterms:W3CDTF">2015-09-06T20:21:00Z</dcterms:modified>
</cp:coreProperties>
</file>